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66A1" w14:textId="204C01E3" w:rsidR="00122C3A" w:rsidRDefault="00122C3A" w:rsidP="00122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0861</w:t>
      </w:r>
    </w:p>
    <w:p w14:paraId="3175F8BE" w14:textId="77777777" w:rsidR="00122C3A" w:rsidRDefault="00122C3A" w:rsidP="00122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3512BD97" w14:textId="5C82B50E" w:rsidR="005B20B4" w:rsidRDefault="00484AF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#16</w:t>
      </w:r>
      <w:r>
        <w:rPr>
          <w:rFonts w:cs="Arial" w:hint="eastAsia"/>
          <w:b/>
          <w:sz w:val="24"/>
          <w:szCs w:val="24"/>
          <w:lang w:val="en-US" w:eastAsia="zh-CN"/>
        </w:rPr>
        <w:t>2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S2-240</w:t>
      </w:r>
      <w:r w:rsidR="00816CE1">
        <w:rPr>
          <w:rFonts w:cs="Arial"/>
          <w:b/>
          <w:sz w:val="24"/>
          <w:szCs w:val="24"/>
        </w:rPr>
        <w:t>5</w:t>
      </w:r>
      <w:r w:rsidR="002315F7">
        <w:rPr>
          <w:rFonts w:cs="Arial"/>
          <w:b/>
          <w:sz w:val="24"/>
          <w:szCs w:val="24"/>
        </w:rPr>
        <w:t>602</w:t>
      </w:r>
    </w:p>
    <w:p w14:paraId="2B002160" w14:textId="77777777" w:rsidR="005B20B4" w:rsidRDefault="00484AF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</w:rPr>
        <w:t xml:space="preserve">April 15 </w:t>
      </w:r>
      <w:r>
        <w:rPr>
          <w:rFonts w:cs="Arial" w:hint="eastAsia"/>
          <w:b/>
          <w:sz w:val="24"/>
          <w:szCs w:val="24"/>
        </w:rPr>
        <w:t>–</w:t>
      </w:r>
      <w:r>
        <w:rPr>
          <w:rFonts w:cs="Arial" w:hint="eastAsia"/>
          <w:b/>
          <w:sz w:val="24"/>
          <w:szCs w:val="24"/>
        </w:rPr>
        <w:t xml:space="preserve"> 19, 2024, Changsha, China</w:t>
      </w:r>
    </w:p>
    <w:p w14:paraId="3F0D1958" w14:textId="77777777" w:rsidR="005B20B4" w:rsidRDefault="005B20B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74922B05" w14:textId="4907C1D6" w:rsidR="005B20B4" w:rsidRDefault="00484AF5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</w:t>
      </w:r>
      <w:r w:rsidR="00816CE1">
        <w:rPr>
          <w:lang w:val="en-US" w:eastAsia="zh-CN"/>
        </w:rPr>
        <w:t>Clarification of DC Binding Information</w:t>
      </w:r>
    </w:p>
    <w:p w14:paraId="268947CB" w14:textId="77777777" w:rsidR="005B20B4" w:rsidRDefault="00484AF5">
      <w:pPr>
        <w:pStyle w:val="Title"/>
      </w:pPr>
      <w:r>
        <w:t>Response to:</w:t>
      </w:r>
      <w:r>
        <w:tab/>
      </w:r>
    </w:p>
    <w:p w14:paraId="7B93FCA7" w14:textId="77777777" w:rsidR="005B20B4" w:rsidRDefault="00484AF5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77507E90" w14:textId="77777777" w:rsidR="005B20B4" w:rsidRDefault="00484AF5">
      <w:pPr>
        <w:pStyle w:val="Title"/>
        <w:rPr>
          <w:lang w:val="en-US" w:eastAsia="zh-CN"/>
        </w:rPr>
      </w:pPr>
      <w:r>
        <w:t>Work Item:</w:t>
      </w:r>
      <w:r>
        <w:tab/>
      </w:r>
      <w:r w:rsidR="003A3DBB"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14:paraId="661449BB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335D68AC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Source:</w:t>
      </w:r>
      <w:r w:rsidRPr="001C0A36">
        <w:rPr>
          <w:lang w:val="fr-FR"/>
        </w:rPr>
        <w:tab/>
      </w:r>
      <w:r w:rsidR="00816CE1" w:rsidRPr="001C0A36">
        <w:rPr>
          <w:lang w:val="fr-FR" w:eastAsia="zh-CN"/>
        </w:rPr>
        <w:t>SA2</w:t>
      </w:r>
    </w:p>
    <w:p w14:paraId="21854AE1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To:</w:t>
      </w:r>
      <w:r w:rsidRPr="001C0A36">
        <w:rPr>
          <w:lang w:val="fr-FR"/>
        </w:rPr>
        <w:tab/>
      </w:r>
      <w:r w:rsidRPr="001C0A36">
        <w:rPr>
          <w:rFonts w:hint="eastAsia"/>
          <w:lang w:val="fr-FR" w:eastAsia="zh-CN"/>
        </w:rPr>
        <w:t>SA4</w:t>
      </w:r>
    </w:p>
    <w:p w14:paraId="11965CA7" w14:textId="77777777" w:rsidR="005B20B4" w:rsidRPr="001C0A36" w:rsidRDefault="00484AF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C0A36"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506D2E03" w14:textId="77777777" w:rsidR="005B20B4" w:rsidRPr="001C0A36" w:rsidRDefault="005B20B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78AFD8A" w14:textId="77777777" w:rsidR="005B20B4" w:rsidRDefault="00484AF5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 w:rsidR="00816CE1">
        <w:rPr>
          <w:rFonts w:ascii="Arial" w:hAnsi="Arial" w:cs="Arial"/>
          <w:b/>
          <w:lang w:val="en-US" w:eastAsia="zh-CN"/>
        </w:rPr>
        <w:t>Mu Li</w:t>
      </w:r>
    </w:p>
    <w:p w14:paraId="7A2D3F71" w14:textId="77777777" w:rsidR="005B20B4" w:rsidRDefault="00484AF5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 w:rsidR="00816CE1"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 w:rsidR="00816CE1"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34E7C79D" w14:textId="77777777" w:rsidR="005B20B4" w:rsidRDefault="00484AF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E1ABBA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7E85C24D" w14:textId="77777777" w:rsidR="005B20B4" w:rsidRDefault="00484AF5">
      <w:pPr>
        <w:pStyle w:val="Title"/>
      </w:pPr>
      <w:r>
        <w:t>Attachments:</w:t>
      </w:r>
      <w:r w:rsidR="006D6A53">
        <w:t xml:space="preserve"> None</w:t>
      </w:r>
      <w:r>
        <w:tab/>
      </w:r>
    </w:p>
    <w:p w14:paraId="6C7C0BF7" w14:textId="77777777" w:rsidR="005B20B4" w:rsidRDefault="005B20B4">
      <w:pPr>
        <w:pBdr>
          <w:bottom w:val="single" w:sz="4" w:space="1" w:color="auto"/>
        </w:pBdr>
        <w:rPr>
          <w:rFonts w:ascii="Arial" w:hAnsi="Arial" w:cs="Arial"/>
        </w:rPr>
      </w:pPr>
    </w:p>
    <w:p w14:paraId="6DE3F6A4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79F1C7" w14:textId="760FDED0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</w:t>
      </w:r>
      <w:r w:rsidR="003A3DBB">
        <w:rPr>
          <w:lang w:eastAsia="zh-CN"/>
        </w:rPr>
        <w:t xml:space="preserve">study </w:t>
      </w:r>
      <w:r w:rsidR="00816CE1">
        <w:rPr>
          <w:lang w:eastAsia="zh-CN"/>
        </w:rPr>
        <w:t>include</w:t>
      </w:r>
      <w:r w:rsidR="003A3DBB">
        <w:rPr>
          <w:lang w:eastAsia="zh-CN"/>
        </w:rPr>
        <w:t>s</w:t>
      </w:r>
      <w:r w:rsidR="00816CE1">
        <w:rPr>
          <w:lang w:eastAsia="zh-CN"/>
        </w:rPr>
        <w:t xml:space="preserve"> supporting standalone application data channel without any bootstrap data channel. In this scenario, SA2 </w:t>
      </w:r>
      <w:r w:rsidR="004200D8">
        <w:rPr>
          <w:lang w:eastAsia="zh-CN"/>
        </w:rPr>
        <w:t>has studied a solution where</w:t>
      </w:r>
      <w:r w:rsidR="00816CE1">
        <w:rPr>
          <w:lang w:eastAsia="zh-CN"/>
        </w:rPr>
        <w:t xml:space="preserve"> it is required that both UE</w:t>
      </w:r>
      <w:r w:rsidR="00C9353E">
        <w:rPr>
          <w:lang w:eastAsia="zh-CN"/>
        </w:rPr>
        <w:t>s</w:t>
      </w:r>
      <w:r w:rsidR="00816CE1">
        <w:rPr>
          <w:lang w:eastAsia="zh-CN"/>
        </w:rPr>
        <w:t xml:space="preserve"> need to acquire </w:t>
      </w:r>
      <w:r w:rsidR="00C9353E">
        <w:rPr>
          <w:lang w:eastAsia="zh-CN"/>
        </w:rPr>
        <w:t>a compatible</w:t>
      </w:r>
      <w:r w:rsidR="00816CE1">
        <w:rPr>
          <w:lang w:eastAsia="zh-CN"/>
        </w:rPr>
        <w:t xml:space="preserve"> version </w:t>
      </w:r>
      <w:r w:rsidR="00C9353E">
        <w:rPr>
          <w:lang w:eastAsia="zh-CN"/>
        </w:rPr>
        <w:t>of the</w:t>
      </w:r>
      <w:r w:rsidR="00816CE1">
        <w:rPr>
          <w:lang w:eastAsia="zh-CN"/>
        </w:rPr>
        <w:t xml:space="preserve"> DC app </w:t>
      </w:r>
      <w:r w:rsidR="00C9353E">
        <w:rPr>
          <w:rFonts w:hint="eastAsia"/>
          <w:lang w:eastAsia="zh-CN"/>
        </w:rPr>
        <w:t>for</w:t>
      </w:r>
      <w:r w:rsidR="00816CE1">
        <w:rPr>
          <w:lang w:eastAsia="zh-CN"/>
        </w:rPr>
        <w:t xml:space="preserve"> such application data channel </w:t>
      </w:r>
      <w:r w:rsidR="00C9353E">
        <w:rPr>
          <w:rFonts w:hint="eastAsia"/>
          <w:lang w:eastAsia="zh-CN"/>
        </w:rPr>
        <w:t>to</w:t>
      </w:r>
      <w:r w:rsidR="00816CE1">
        <w:rPr>
          <w:lang w:eastAsia="zh-CN"/>
        </w:rPr>
        <w:t xml:space="preserve"> be established. </w:t>
      </w:r>
      <w:r w:rsidR="00452377">
        <w:rPr>
          <w:lang w:eastAsia="zh-CN"/>
        </w:rPr>
        <w:t xml:space="preserve">But it is not clear how both </w:t>
      </w:r>
      <w:bookmarkStart w:id="0" w:name="_Hlk164374961"/>
      <w:r w:rsidR="00452377">
        <w:rPr>
          <w:lang w:eastAsia="zh-CN"/>
        </w:rPr>
        <w:t>UE</w:t>
      </w:r>
      <w:r w:rsidR="00C9353E">
        <w:rPr>
          <w:lang w:eastAsia="zh-CN"/>
        </w:rPr>
        <w:t>s</w:t>
      </w:r>
      <w:r w:rsidR="00452377">
        <w:rPr>
          <w:lang w:eastAsia="zh-CN"/>
        </w:rPr>
        <w:t xml:space="preserve"> can decide </w:t>
      </w:r>
      <w:r w:rsidR="00C9353E">
        <w:rPr>
          <w:lang w:eastAsia="zh-CN"/>
        </w:rPr>
        <w:t>that</w:t>
      </w:r>
      <w:r w:rsidR="00452377">
        <w:rPr>
          <w:lang w:eastAsia="zh-CN"/>
        </w:rPr>
        <w:t xml:space="preserve"> they</w:t>
      </w:r>
      <w:r w:rsidR="00C9353E">
        <w:rPr>
          <w:lang w:eastAsia="zh-CN"/>
        </w:rPr>
        <w:t xml:space="preserve"> are using</w:t>
      </w:r>
      <w:r w:rsidR="00452377">
        <w:rPr>
          <w:lang w:eastAsia="zh-CN"/>
        </w:rPr>
        <w:t xml:space="preserve"> </w:t>
      </w:r>
      <w:r w:rsidR="00C9353E">
        <w:rPr>
          <w:lang w:eastAsia="zh-CN"/>
        </w:rPr>
        <w:t>a</w:t>
      </w:r>
      <w:r w:rsidR="00452377">
        <w:rPr>
          <w:lang w:eastAsia="zh-CN"/>
        </w:rPr>
        <w:t xml:space="preserve"> version </w:t>
      </w:r>
      <w:r w:rsidR="00C9353E">
        <w:rPr>
          <w:lang w:eastAsia="zh-CN"/>
        </w:rPr>
        <w:t xml:space="preserve">of the app which is compatible with the version used by the other peer. </w:t>
      </w:r>
    </w:p>
    <w:bookmarkEnd w:id="0"/>
    <w:p w14:paraId="2A3D5768" w14:textId="77777777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0E4EEAC7" w14:textId="0E3A74C1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 w:rsidR="00A91238">
        <w:rPr>
          <w:lang w:eastAsia="zh-CN"/>
        </w:rPr>
        <w:t>Can</w:t>
      </w:r>
      <w:r w:rsidR="00910B77">
        <w:rPr>
          <w:lang w:eastAsia="zh-CN"/>
        </w:rPr>
        <w:t xml:space="preserve"> the</w:t>
      </w:r>
      <w:r w:rsidR="00816CE1">
        <w:rPr>
          <w:lang w:val="en-US" w:eastAsia="zh-CN"/>
        </w:rPr>
        <w:t xml:space="preserve"> current </w:t>
      </w:r>
      <w:r w:rsidR="00452377">
        <w:rPr>
          <w:lang w:val="en-US" w:eastAsia="zh-CN"/>
        </w:rPr>
        <w:t xml:space="preserve">DC </w:t>
      </w:r>
      <w:r w:rsidR="00816CE1">
        <w:rPr>
          <w:lang w:val="en-US" w:eastAsia="zh-CN"/>
        </w:rPr>
        <w:t>binding information</w:t>
      </w:r>
      <w:r w:rsidR="00910B77">
        <w:rPr>
          <w:lang w:val="en-US" w:eastAsia="zh-CN"/>
        </w:rPr>
        <w:t xml:space="preserve"> </w:t>
      </w:r>
      <w:r w:rsidR="004200D8">
        <w:rPr>
          <w:lang w:val="en-US" w:eastAsia="zh-CN"/>
        </w:rPr>
        <w:t xml:space="preserve">be used by the </w:t>
      </w:r>
      <w:r w:rsidR="004200D8" w:rsidRPr="004200D8">
        <w:rPr>
          <w:lang w:val="en-US" w:eastAsia="zh-CN"/>
        </w:rPr>
        <w:t xml:space="preserve">UEs </w:t>
      </w:r>
      <w:r w:rsidR="004200D8">
        <w:rPr>
          <w:lang w:val="en-US" w:eastAsia="zh-CN"/>
        </w:rPr>
        <w:t xml:space="preserve">to </w:t>
      </w:r>
      <w:r w:rsidR="004200D8" w:rsidRPr="004200D8">
        <w:rPr>
          <w:lang w:val="en-US" w:eastAsia="zh-CN"/>
        </w:rPr>
        <w:t>decide that they are using a version of the app which is compatible with the version used by the other peer</w:t>
      </w:r>
      <w:r w:rsidR="00EC7A8F">
        <w:rPr>
          <w:lang w:val="en-US" w:eastAsia="zh-CN"/>
        </w:rPr>
        <w:t>?</w:t>
      </w:r>
    </w:p>
    <w:p w14:paraId="04919E67" w14:textId="18B56E63" w:rsidR="005B20B4" w:rsidRDefault="00484AF5">
      <w:pPr>
        <w:rPr>
          <w:rFonts w:cs="Arial"/>
          <w:bCs/>
          <w:lang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If the answer is NO for Q</w:t>
      </w:r>
      <w:r w:rsidR="00F10F72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 w:rsidR="00C9353E">
        <w:rPr>
          <w:lang w:val="en-US" w:eastAsia="zh-CN"/>
        </w:rPr>
        <w:t>is</w:t>
      </w:r>
      <w:r w:rsidR="00816CE1">
        <w:rPr>
          <w:lang w:val="en-US" w:eastAsia="zh-CN"/>
        </w:rPr>
        <w:t xml:space="preserve"> SA4 </w:t>
      </w:r>
      <w:r w:rsidR="00C9353E">
        <w:rPr>
          <w:lang w:val="en-US" w:eastAsia="zh-CN"/>
        </w:rPr>
        <w:t xml:space="preserve">planning to add </w:t>
      </w:r>
      <w:r w:rsidR="00816CE1">
        <w:rPr>
          <w:lang w:val="en-US" w:eastAsia="zh-CN"/>
        </w:rPr>
        <w:t>version information</w:t>
      </w:r>
      <w:r w:rsidR="00A91238">
        <w:rPr>
          <w:lang w:val="en-US" w:eastAsia="zh-CN"/>
        </w:rPr>
        <w:t xml:space="preserve"> to address the above problem</w:t>
      </w:r>
      <w:r>
        <w:rPr>
          <w:rFonts w:hint="eastAsia"/>
          <w:lang w:val="en-US" w:eastAsia="zh-CN"/>
        </w:rPr>
        <w:t>?</w:t>
      </w:r>
    </w:p>
    <w:p w14:paraId="61767B2E" w14:textId="77777777" w:rsidR="005B20B4" w:rsidRDefault="005B20B4">
      <w:pPr>
        <w:pStyle w:val="Header"/>
        <w:rPr>
          <w:rFonts w:cs="Arial"/>
          <w:lang w:eastAsia="zh-CN"/>
        </w:rPr>
      </w:pPr>
    </w:p>
    <w:p w14:paraId="19608288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7C67AF" w14:textId="77777777" w:rsidR="005B20B4" w:rsidRDefault="00484A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0DA27AF8" w14:textId="77777777" w:rsidR="005B20B4" w:rsidRDefault="00484A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2D544021" w14:textId="77777777" w:rsidR="005B20B4" w:rsidRDefault="005B20B4">
      <w:pPr>
        <w:spacing w:after="120"/>
        <w:ind w:left="993" w:hanging="993"/>
        <w:rPr>
          <w:rFonts w:ascii="Arial" w:hAnsi="Arial" w:cs="Arial"/>
        </w:rPr>
      </w:pPr>
    </w:p>
    <w:p w14:paraId="142D0922" w14:textId="77777777" w:rsidR="00C306C0" w:rsidRPr="000F4E43" w:rsidRDefault="00C306C0" w:rsidP="00C306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EC41A58" w14:textId="77777777" w:rsidR="00C306C0" w:rsidRPr="00A12EC4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Jeju, KR</w:t>
      </w:r>
    </w:p>
    <w:p w14:paraId="64337643" w14:textId="77777777" w:rsidR="00C306C0" w:rsidRPr="006D1E80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p w14:paraId="254CCF71" w14:textId="77777777" w:rsidR="005B20B4" w:rsidRDefault="005B20B4">
      <w:pPr>
        <w:tabs>
          <w:tab w:val="left" w:pos="5103"/>
        </w:tabs>
        <w:spacing w:after="120"/>
        <w:ind w:left="2268" w:hanging="2268"/>
      </w:pPr>
    </w:p>
    <w:sectPr w:rsidR="005B20B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01256" w14:textId="77777777" w:rsidR="00E03548" w:rsidRDefault="00E03548">
      <w:pPr>
        <w:spacing w:after="0"/>
      </w:pPr>
      <w:r>
        <w:separator/>
      </w:r>
    </w:p>
  </w:endnote>
  <w:endnote w:type="continuationSeparator" w:id="0">
    <w:p w14:paraId="5603B1A2" w14:textId="77777777" w:rsidR="00E03548" w:rsidRDefault="00E035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D756" w14:textId="77777777" w:rsidR="00E03548" w:rsidRDefault="00E03548">
      <w:pPr>
        <w:spacing w:after="0"/>
      </w:pPr>
      <w:r>
        <w:separator/>
      </w:r>
    </w:p>
  </w:footnote>
  <w:footnote w:type="continuationSeparator" w:id="0">
    <w:p w14:paraId="4B75B6DC" w14:textId="77777777" w:rsidR="00E03548" w:rsidRDefault="00E035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A937" w14:textId="77777777" w:rsidR="005B20B4" w:rsidRDefault="00484AF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11F6"/>
    <w:multiLevelType w:val="singleLevel"/>
    <w:tmpl w:val="48D411F6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tabs>
          <w:tab w:val="left" w:pos="-420"/>
        </w:tabs>
        <w:ind w:left="60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960" w:hanging="420"/>
      </w:pPr>
      <w:rPr>
        <w:rFonts w:ascii="Wingdings" w:hAnsi="Wingdings" w:hint="default"/>
      </w:rPr>
    </w:lvl>
  </w:abstractNum>
  <w:num w:numId="1" w16cid:durableId="163278400">
    <w:abstractNumId w:val="1"/>
  </w:num>
  <w:num w:numId="2" w16cid:durableId="540289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2C3A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77D"/>
    <w:rsid w:val="002153AE"/>
    <w:rsid w:val="0021616B"/>
    <w:rsid w:val="00216490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7922"/>
    <w:rsid w:val="00C415C3"/>
    <w:rsid w:val="00C447F4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03548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767EF8"/>
  <w15:docId w15:val="{1DA849BD-F4BF-4857-ADFF-E9A813C8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C0A3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PCG51_07_3GPP-WP-PCR-16-8-Alt5-v005</cp:lastModifiedBy>
  <cp:revision>2</cp:revision>
  <cp:lastPrinted>2411-12-31T00:00:00Z</cp:lastPrinted>
  <dcterms:created xsi:type="dcterms:W3CDTF">2024-05-03T12:19:00Z</dcterms:created>
  <dcterms:modified xsi:type="dcterms:W3CDTF">2024-05-03T12:19:00Z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2052-11.8.2.12085</vt:lpwstr>
  </property>
  <property fmtid="{D5CDD505-2E9C-101B-9397-08002B2CF9AE}" pid="6" name="ICV">
    <vt:lpwstr>E89A999A182A45C99ED6E546798336E0</vt:lpwstr>
  </property>
</Properties>
</file>